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0F1828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0F1828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0F1828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0F1828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756D0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11091/034-2А (11091/034)-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3935D3">
          <w:t xml:space="preserve">18.11.2016 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3935D3">
          <w:rPr>
            <w:bCs/>
          </w:rPr>
          <w:t xml:space="preserve">24.11.2016 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756D09" w:rsidRPr="00756D0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756D09" w:rsidRPr="00756D09">
          <w:rPr>
            <w:rStyle w:val="aa"/>
          </w:rPr>
          <w:t>440052, г. Пенза, ул. Ново-Тамбовская, д.9;</w:t>
        </w:r>
        <w:r w:rsidR="00756D09" w:rsidRPr="00756D09">
          <w:rPr>
            <w:u w:val="single"/>
          </w:rPr>
          <w:t xml:space="preserve"> г. Пенза, Автоматный переулок, д. 2А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756D09" w:rsidRPr="00756D09">
          <w:rPr>
            <w:rStyle w:val="aa"/>
          </w:rPr>
          <w:t xml:space="preserve"> Административно-хозяйственный персонал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756D09" w:rsidRPr="00756D09">
          <w:rPr>
            <w:u w:val="single"/>
          </w:rPr>
          <w:t xml:space="preserve"> 11091/</w:t>
        </w:r>
        <w:r w:rsidR="00756D09">
          <w:t xml:space="preserve">034-2А (11091/034)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756D09" w:rsidRPr="00756D09">
          <w:rPr>
            <w:rStyle w:val="aa"/>
          </w:rPr>
          <w:t xml:space="preserve"> Кухонный рабочий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756D09" w:rsidRPr="00756D09">
          <w:rPr>
            <w:rStyle w:val="aa"/>
          </w:rPr>
          <w:t xml:space="preserve"> 13249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756D09" w:rsidRPr="00756D0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0F1828" w:rsidRPr="004B7CEF" w:rsidTr="004C53B3">
        <w:trPr>
          <w:jc w:val="center"/>
        </w:trPr>
        <w:tc>
          <w:tcPr>
            <w:tcW w:w="4678" w:type="dxa"/>
            <w:vAlign w:val="center"/>
          </w:tcPr>
          <w:p w:rsidR="000F1828" w:rsidRPr="004B7CEF" w:rsidRDefault="000F1828" w:rsidP="000F1828">
            <w:pPr>
              <w:pStyle w:val="a8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0F1828" w:rsidRPr="004B7CEF" w:rsidRDefault="000F1828" w:rsidP="003367BB">
            <w:pPr>
              <w:pStyle w:val="a8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0F1828" w:rsidRPr="004B7CEF" w:rsidRDefault="000F1828" w:rsidP="003367BB">
            <w:pPr>
              <w:pStyle w:val="a8"/>
            </w:pPr>
            <w:r>
              <w:t>Т-16- 533014</w:t>
            </w:r>
          </w:p>
        </w:tc>
        <w:tc>
          <w:tcPr>
            <w:tcW w:w="1544" w:type="dxa"/>
            <w:vAlign w:val="center"/>
          </w:tcPr>
          <w:p w:rsidR="000F1828" w:rsidRPr="004B7CEF" w:rsidRDefault="000F1828" w:rsidP="003367BB">
            <w:pPr>
              <w:pStyle w:val="a8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0F1828" w:rsidRPr="004B7CEF" w:rsidRDefault="000F1828" w:rsidP="003367BB">
            <w:pPr>
              <w:pStyle w:val="a8"/>
            </w:pPr>
            <w:r>
              <w:t>± 0,5 %</w:t>
            </w:r>
          </w:p>
        </w:tc>
      </w:tr>
      <w:tr w:rsidR="000F1828" w:rsidRPr="004B7CEF" w:rsidTr="004C53B3">
        <w:trPr>
          <w:jc w:val="center"/>
        </w:trPr>
        <w:tc>
          <w:tcPr>
            <w:tcW w:w="4678" w:type="dxa"/>
            <w:vAlign w:val="center"/>
          </w:tcPr>
          <w:p w:rsidR="000F1828" w:rsidRDefault="000F1828" w:rsidP="000F1828">
            <w:pPr>
              <w:pStyle w:val="a8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0F1828" w:rsidRDefault="000F1828" w:rsidP="003367BB">
            <w:pPr>
              <w:pStyle w:val="a8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0F1828" w:rsidRDefault="000F1828" w:rsidP="003367BB">
            <w:pPr>
              <w:pStyle w:val="a8"/>
            </w:pPr>
            <w:r>
              <w:t>096066671</w:t>
            </w:r>
          </w:p>
        </w:tc>
        <w:tc>
          <w:tcPr>
            <w:tcW w:w="1544" w:type="dxa"/>
            <w:vAlign w:val="center"/>
          </w:tcPr>
          <w:p w:rsidR="000F1828" w:rsidRDefault="000F1828" w:rsidP="003367BB">
            <w:pPr>
              <w:pStyle w:val="a8"/>
            </w:pPr>
            <w:r>
              <w:t>22.08.2017</w:t>
            </w:r>
          </w:p>
        </w:tc>
        <w:tc>
          <w:tcPr>
            <w:tcW w:w="1413" w:type="dxa"/>
            <w:vAlign w:val="center"/>
          </w:tcPr>
          <w:p w:rsidR="000F1828" w:rsidRDefault="000F1828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F1828" w:rsidRPr="000F1828" w:rsidRDefault="0035482D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0F1828" w:rsidRPr="000F1828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0F1828" w:rsidRPr="000F1828" w:rsidRDefault="000F1828" w:rsidP="00AD14A4">
      <w:r w:rsidRPr="000F1828">
        <w:t>- ГН 2.2.5.1313-03 Предельно допустимые концентрации (ПДК) вредных веществ в воздухе рабочей зоны;</w:t>
      </w:r>
    </w:p>
    <w:p w:rsidR="000F1828" w:rsidRPr="000F1828" w:rsidRDefault="000F1828" w:rsidP="00AD14A4">
      <w:r w:rsidRPr="000F1828">
        <w:t>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</w:t>
      </w:r>
    </w:p>
    <w:p w:rsidR="00576095" w:rsidRPr="004B7CEF" w:rsidRDefault="000F1828" w:rsidP="00AD14A4">
      <w:r w:rsidRPr="000F1828">
        <w:t>.</w:t>
      </w:r>
      <w:r w:rsidR="0035482D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827E33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827E33" w:rsidRPr="004B7CEF" w:rsidTr="00FF386A">
        <w:trPr>
          <w:jc w:val="center"/>
        </w:trPr>
        <w:tc>
          <w:tcPr>
            <w:tcW w:w="3237" w:type="dxa"/>
            <w:vAlign w:val="center"/>
          </w:tcPr>
          <w:p w:rsidR="00827E33" w:rsidRPr="00827E33" w:rsidRDefault="00827E33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Моечная</w:t>
            </w:r>
          </w:p>
        </w:tc>
        <w:tc>
          <w:tcPr>
            <w:tcW w:w="1453" w:type="dxa"/>
            <w:vAlign w:val="center"/>
          </w:tcPr>
          <w:p w:rsidR="00827E33" w:rsidRPr="004B7CEF" w:rsidRDefault="00827E33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827E33" w:rsidRPr="004B7CEF" w:rsidRDefault="00827E33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827E33" w:rsidRPr="004B7CEF" w:rsidRDefault="00827E33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827E33" w:rsidRPr="004B7CEF" w:rsidRDefault="00827E33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827E33" w:rsidRPr="004B7CEF" w:rsidRDefault="00827E33" w:rsidP="00FF386A">
            <w:pPr>
              <w:pStyle w:val="a8"/>
            </w:pPr>
          </w:p>
        </w:tc>
      </w:tr>
      <w:tr w:rsidR="00827E33" w:rsidRPr="004B7CEF" w:rsidTr="00FF386A">
        <w:trPr>
          <w:jc w:val="center"/>
        </w:trPr>
        <w:tc>
          <w:tcPr>
            <w:tcW w:w="3237" w:type="dxa"/>
            <w:vAlign w:val="center"/>
          </w:tcPr>
          <w:p w:rsidR="00827E33" w:rsidRPr="00827E33" w:rsidRDefault="00827E33" w:rsidP="00FF386A">
            <w:pPr>
              <w:pStyle w:val="a8"/>
              <w:rPr>
                <w:i/>
              </w:rPr>
            </w:pPr>
            <w:bookmarkStart w:id="16" w:name="ko1_1462"/>
            <w:bookmarkEnd w:id="16"/>
            <w:r w:rsidRPr="00827E33">
              <w:rPr>
                <w:i/>
              </w:rPr>
              <w:t>Моющие синтетические средства Био-С, Бриз, Вихрь, Лотос, Лотос-автомат, Ока, Эра, Эра-А, Юка, мг/м3</w:t>
            </w:r>
          </w:p>
        </w:tc>
        <w:tc>
          <w:tcPr>
            <w:tcW w:w="1453" w:type="dxa"/>
            <w:vAlign w:val="center"/>
          </w:tcPr>
          <w:p w:rsidR="00827E33" w:rsidRPr="004B7CEF" w:rsidRDefault="000F1828" w:rsidP="00FF386A">
            <w:pPr>
              <w:pStyle w:val="a8"/>
            </w:pPr>
            <w:r>
              <w:t>Менее 1,0</w:t>
            </w:r>
          </w:p>
        </w:tc>
        <w:tc>
          <w:tcPr>
            <w:tcW w:w="1330" w:type="dxa"/>
            <w:vAlign w:val="center"/>
          </w:tcPr>
          <w:p w:rsidR="00827E33" w:rsidRPr="004B7CEF" w:rsidRDefault="00827E33" w:rsidP="00FF386A">
            <w:pPr>
              <w:pStyle w:val="a8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827E33" w:rsidRPr="004B7CEF" w:rsidRDefault="00827E33" w:rsidP="00FF386A">
            <w:pPr>
              <w:pStyle w:val="a8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827E33" w:rsidRPr="004B7CEF" w:rsidRDefault="00827E33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827E33" w:rsidRPr="00827E33" w:rsidRDefault="00827E33" w:rsidP="00FF386A">
            <w:pPr>
              <w:pStyle w:val="a8"/>
            </w:pPr>
            <w:r w:rsidRPr="00827E33">
              <w:t>50</w:t>
            </w:r>
          </w:p>
        </w:tc>
      </w:tr>
    </w:tbl>
    <w:p w:rsidR="00827E33" w:rsidRDefault="00827E33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827E33" w:rsidRPr="00827E33">
          <w:rPr>
            <w:bCs/>
          </w:rPr>
          <w:t>-</w:t>
        </w:r>
        <w:r w:rsidR="00827E33" w:rsidRPr="00827E33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827E33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0F1828" w:rsidTr="00827E3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0F1828" w:rsidRDefault="000F1828" w:rsidP="00EF6C29">
            <w:pPr>
              <w:pStyle w:val="a8"/>
            </w:pPr>
            <w:r w:rsidRPr="000F1828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0F1828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0F1828" w:rsidRDefault="000F1828" w:rsidP="00EF6C29">
            <w:pPr>
              <w:pStyle w:val="a8"/>
            </w:pPr>
            <w:r w:rsidRPr="000F1828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0F1828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0F1828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0F1828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0F1828" w:rsidRDefault="000F1828" w:rsidP="00EF6C29">
            <w:pPr>
              <w:pStyle w:val="a8"/>
            </w:pPr>
            <w:r w:rsidRPr="000F1828">
              <w:t>Митяева Ольга Александровна</w:t>
            </w:r>
          </w:p>
        </w:tc>
      </w:tr>
      <w:tr w:rsidR="00EF6C29" w:rsidRPr="000F1828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0F1828" w:rsidRDefault="000F1828" w:rsidP="00EF6C29">
            <w:pPr>
              <w:pStyle w:val="a8"/>
              <w:rPr>
                <w:b/>
                <w:vertAlign w:val="superscript"/>
              </w:rPr>
            </w:pPr>
            <w:r w:rsidRPr="000F1828">
              <w:rPr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0F1828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0F1828" w:rsidRDefault="000F1828" w:rsidP="00EF6C29">
            <w:pPr>
              <w:pStyle w:val="a8"/>
              <w:rPr>
                <w:b/>
                <w:vertAlign w:val="superscript"/>
              </w:rPr>
            </w:pPr>
            <w:r w:rsidRPr="000F182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0F1828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7" w:name="fio_users"/>
            <w:bookmarkEnd w:id="1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0F1828" w:rsidRDefault="000F1828" w:rsidP="00EF6C29">
            <w:pPr>
              <w:pStyle w:val="a8"/>
              <w:rPr>
                <w:b/>
                <w:vertAlign w:val="superscript"/>
              </w:rPr>
            </w:pPr>
            <w:r w:rsidRPr="000F182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0F1828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8" w:name="fio_users2"/>
            <w:bookmarkEnd w:id="18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0F1828" w:rsidRDefault="000F1828" w:rsidP="00EF6C29">
            <w:pPr>
              <w:pStyle w:val="a8"/>
              <w:rPr>
                <w:b/>
                <w:vertAlign w:val="superscript"/>
              </w:rPr>
            </w:pPr>
            <w:r w:rsidRPr="000F1828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0F1828" w:rsidTr="00827E3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0F1828" w:rsidRDefault="000F1828" w:rsidP="003367BB">
            <w:pPr>
              <w:pStyle w:val="a8"/>
            </w:pPr>
            <w:r w:rsidRPr="000F1828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0F1828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0F1828" w:rsidRDefault="000F1828" w:rsidP="003367BB">
            <w:pPr>
              <w:pStyle w:val="a8"/>
            </w:pPr>
            <w:r w:rsidRPr="000F1828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0F1828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0F1828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0F1828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0F1828" w:rsidRDefault="000F1828" w:rsidP="003367BB">
            <w:pPr>
              <w:pStyle w:val="a8"/>
            </w:pPr>
            <w:r w:rsidRPr="000F1828">
              <w:t>Митяева Ольга Александровна</w:t>
            </w:r>
          </w:p>
        </w:tc>
      </w:tr>
      <w:tr w:rsidR="003367BB" w:rsidRPr="000F1828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0F1828" w:rsidRDefault="000F1828" w:rsidP="003367BB">
            <w:pPr>
              <w:pStyle w:val="a8"/>
              <w:rPr>
                <w:b/>
                <w:vertAlign w:val="superscript"/>
              </w:rPr>
            </w:pPr>
            <w:r w:rsidRPr="000F182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0F1828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0F1828" w:rsidRDefault="000F1828" w:rsidP="003367BB">
            <w:pPr>
              <w:pStyle w:val="a8"/>
              <w:rPr>
                <w:b/>
                <w:vertAlign w:val="superscript"/>
              </w:rPr>
            </w:pPr>
            <w:r w:rsidRPr="000F182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0F1828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19" w:name="fio_izm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0F1828" w:rsidRDefault="000F1828" w:rsidP="003367BB">
            <w:pPr>
              <w:pStyle w:val="a8"/>
              <w:rPr>
                <w:b/>
                <w:vertAlign w:val="superscript"/>
              </w:rPr>
            </w:pPr>
            <w:r w:rsidRPr="000F182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0F1828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0F1828" w:rsidRDefault="000F1828" w:rsidP="003367BB">
            <w:pPr>
              <w:pStyle w:val="a8"/>
              <w:rPr>
                <w:b/>
                <w:vertAlign w:val="superscript"/>
              </w:rPr>
            </w:pPr>
            <w:r w:rsidRPr="000F1828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7E33" w:rsidRDefault="00827E33" w:rsidP="0076042D">
      <w:pPr>
        <w:pStyle w:val="a9"/>
      </w:pPr>
      <w:r>
        <w:separator/>
      </w:r>
    </w:p>
  </w:endnote>
  <w:endnote w:type="continuationSeparator" w:id="0">
    <w:p w:rsidR="00827E33" w:rsidRDefault="00827E3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756D0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11091/034-2А (11091/034)-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35482D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35482D" w:rsidRPr="004C53B3">
            <w:rPr>
              <w:rStyle w:val="ad"/>
              <w:sz w:val="20"/>
              <w:szCs w:val="20"/>
            </w:rPr>
            <w:fldChar w:fldCharType="separate"/>
          </w:r>
          <w:r w:rsidR="00756D09">
            <w:rPr>
              <w:rStyle w:val="ad"/>
              <w:noProof/>
              <w:sz w:val="20"/>
              <w:szCs w:val="20"/>
            </w:rPr>
            <w:t>1</w:t>
          </w:r>
          <w:r w:rsidR="0035482D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56D09" w:rsidRPr="00756D09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7E33" w:rsidRDefault="00827E33" w:rsidP="0076042D">
      <w:pPr>
        <w:pStyle w:val="a9"/>
      </w:pPr>
      <w:r>
        <w:separator/>
      </w:r>
    </w:p>
  </w:footnote>
  <w:footnote w:type="continuationSeparator" w:id="0">
    <w:p w:rsidR="00827E33" w:rsidRDefault="00827E3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5;  11091/034, 11091/034-1А (11091/034), 11091/034-2А (11091/034), 11091/034-3А (11091/034), 11091/034-4А (11091/034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13249 "/>
    <w:docVar w:name="codeok " w:val="    "/>
    <w:docVar w:name="col18" w:val=" 0 "/>
    <w:docVar w:name="colrab" w:val=" 1 "/>
    <w:docVar w:name="colrab_anal" w:val=" 5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8E00F2E5C4B94B17944416149A0DCFF5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_x000D__x000A_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34-2А (11091/034)- Х "/>
    <w:docVar w:name="oborud" w:val=" Картофелечистка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984534269A3D4A56AADFABB2B0D1B765"/>
    <w:docVar w:name="rm_id" w:val="171"/>
    <w:docVar w:name="rm_name" w:val=" Кухонный рабочий "/>
    <w:docVar w:name="rm_number" w:val=" 11091/034-2А (11091/034) "/>
    <w:docVar w:name="si_guids" w:val="11AFCE246D964593833E21399E973186@UЕС1111012@24.05.2016@25.05.2017~CDD6F8F8B41E41A2A2A4E0ED73DC1BE1@6246@22.08.2016@22.08.2017"/>
    <w:docVar w:name="sign_date" w:val="   "/>
    <w:docVar w:name="struct_info" w:val="    "/>
    <w:docVar w:name="template" w:val="him_prg_sout.dot"/>
    <w:docVar w:name="timesmena" w:val="480"/>
    <w:docVar w:name="tools" w:val=" Пищевые продукты "/>
    <w:docVar w:name="version" w:val="51"/>
  </w:docVars>
  <w:rsids>
    <w:rsidRoot w:val="008417D6"/>
    <w:rsid w:val="00025683"/>
    <w:rsid w:val="00046815"/>
    <w:rsid w:val="0005566C"/>
    <w:rsid w:val="000D1F5B"/>
    <w:rsid w:val="000F1828"/>
    <w:rsid w:val="00110025"/>
    <w:rsid w:val="001429B1"/>
    <w:rsid w:val="001607C8"/>
    <w:rsid w:val="001F4D8D"/>
    <w:rsid w:val="0021328A"/>
    <w:rsid w:val="00213E83"/>
    <w:rsid w:val="00234932"/>
    <w:rsid w:val="002A3673"/>
    <w:rsid w:val="002B0FDB"/>
    <w:rsid w:val="002E55C6"/>
    <w:rsid w:val="00305B2F"/>
    <w:rsid w:val="003367BB"/>
    <w:rsid w:val="0035482D"/>
    <w:rsid w:val="00367816"/>
    <w:rsid w:val="003876C3"/>
    <w:rsid w:val="003935D3"/>
    <w:rsid w:val="003C24DB"/>
    <w:rsid w:val="00402CAC"/>
    <w:rsid w:val="00444410"/>
    <w:rsid w:val="0045247A"/>
    <w:rsid w:val="004A47AD"/>
    <w:rsid w:val="004B7CEF"/>
    <w:rsid w:val="004C4DB2"/>
    <w:rsid w:val="004C53B3"/>
    <w:rsid w:val="004D09EC"/>
    <w:rsid w:val="00546518"/>
    <w:rsid w:val="00563E94"/>
    <w:rsid w:val="00576095"/>
    <w:rsid w:val="005A3A36"/>
    <w:rsid w:val="005B466C"/>
    <w:rsid w:val="005B7FE8"/>
    <w:rsid w:val="005C0A9A"/>
    <w:rsid w:val="005D094F"/>
    <w:rsid w:val="005D3212"/>
    <w:rsid w:val="0063641C"/>
    <w:rsid w:val="0069682B"/>
    <w:rsid w:val="006A2D88"/>
    <w:rsid w:val="006C28B3"/>
    <w:rsid w:val="006D1D19"/>
    <w:rsid w:val="007049EB"/>
    <w:rsid w:val="00710271"/>
    <w:rsid w:val="00717C9F"/>
    <w:rsid w:val="00756D09"/>
    <w:rsid w:val="0076042D"/>
    <w:rsid w:val="007870E6"/>
    <w:rsid w:val="007D1852"/>
    <w:rsid w:val="007D2CEA"/>
    <w:rsid w:val="00814BF6"/>
    <w:rsid w:val="00827E33"/>
    <w:rsid w:val="008417D6"/>
    <w:rsid w:val="00883461"/>
    <w:rsid w:val="008E68DE"/>
    <w:rsid w:val="0090588D"/>
    <w:rsid w:val="0092778A"/>
    <w:rsid w:val="0093634E"/>
    <w:rsid w:val="009534CE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A5029"/>
    <w:rsid w:val="00BC2F3C"/>
    <w:rsid w:val="00BC580D"/>
    <w:rsid w:val="00BC5DC3"/>
    <w:rsid w:val="00C00C1D"/>
    <w:rsid w:val="00C02721"/>
    <w:rsid w:val="00CA50D9"/>
    <w:rsid w:val="00CB2DA6"/>
    <w:rsid w:val="00CE3307"/>
    <w:rsid w:val="00D4691D"/>
    <w:rsid w:val="00D62747"/>
    <w:rsid w:val="00D76DF8"/>
    <w:rsid w:val="00DB5302"/>
    <w:rsid w:val="00DD6B1F"/>
    <w:rsid w:val="00E124F4"/>
    <w:rsid w:val="00E33967"/>
    <w:rsid w:val="00E36337"/>
    <w:rsid w:val="00EB72AD"/>
    <w:rsid w:val="00EC37A1"/>
    <w:rsid w:val="00EF6C29"/>
    <w:rsid w:val="00F76072"/>
    <w:rsid w:val="00FB001B"/>
    <w:rsid w:val="00FB67E9"/>
    <w:rsid w:val="00FD21B1"/>
    <w:rsid w:val="00FD2BA8"/>
    <w:rsid w:val="00FD351F"/>
    <w:rsid w:val="00FF23E4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2016-11-24T12:05:00Z</dcterms:created>
  <dcterms:modified xsi:type="dcterms:W3CDTF">2016-11-25T06:29:00Z</dcterms:modified>
</cp:coreProperties>
</file>